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F1FCB" w14:textId="62958053" w:rsidR="00BA00AB" w:rsidRDefault="003D59D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RADEWELL</w:t>
      </w:r>
      <w:r>
        <w:rPr>
          <w:rFonts w:ascii="Times New Roman" w:hAnsi="Times New Roman" w:cs="Times New Roman"/>
          <w:sz w:val="24"/>
          <w:szCs w:val="24"/>
        </w:rPr>
        <w:t xml:space="preserve">      (fl.1420)</w:t>
      </w:r>
    </w:p>
    <w:p w14:paraId="1C68D768" w14:textId="7D1C6FCB" w:rsidR="003D59D9" w:rsidRDefault="003D59D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F9B5BB" w14:textId="74BDB1DA" w:rsidR="003D59D9" w:rsidRDefault="003D59D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B0A238" w14:textId="77777777" w:rsidR="003D59D9" w:rsidRDefault="003D59D9" w:rsidP="003D59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Nov.1420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He was appointed Sheriff of Bedfordshire and Buckinghamshire.</w:t>
      </w:r>
    </w:p>
    <w:p w14:paraId="474C152F" w14:textId="2B0FFC9B" w:rsidR="003D59D9" w:rsidRDefault="003D59D9" w:rsidP="003D59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1413-22 p.</w:t>
      </w:r>
      <w:r>
        <w:rPr>
          <w:rFonts w:ascii="Times New Roman" w:hAnsi="Times New Roman" w:cs="Times New Roman"/>
          <w:sz w:val="24"/>
          <w:szCs w:val="24"/>
        </w:rPr>
        <w:t>358)</w:t>
      </w:r>
    </w:p>
    <w:p w14:paraId="4CD599EB" w14:textId="77777777" w:rsidR="003D59D9" w:rsidRDefault="003D59D9" w:rsidP="003D59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7EB126" w14:textId="77777777" w:rsidR="003D59D9" w:rsidRDefault="003D59D9" w:rsidP="003D59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5EE468" w14:textId="77777777" w:rsidR="003D59D9" w:rsidRPr="00EF35A0" w:rsidRDefault="003D59D9" w:rsidP="003D59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August 2021</w:t>
      </w:r>
    </w:p>
    <w:p w14:paraId="2C5D001E" w14:textId="6F6D4F4E" w:rsidR="003D59D9" w:rsidRPr="003D59D9" w:rsidRDefault="003D59D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3D59D9" w:rsidRPr="003D59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102C6" w14:textId="77777777" w:rsidR="003D59D9" w:rsidRDefault="003D59D9" w:rsidP="009139A6">
      <w:r>
        <w:separator/>
      </w:r>
    </w:p>
  </w:endnote>
  <w:endnote w:type="continuationSeparator" w:id="0">
    <w:p w14:paraId="422348C8" w14:textId="77777777" w:rsidR="003D59D9" w:rsidRDefault="003D59D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642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E443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5001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38D62" w14:textId="77777777" w:rsidR="003D59D9" w:rsidRDefault="003D59D9" w:rsidP="009139A6">
      <w:r>
        <w:separator/>
      </w:r>
    </w:p>
  </w:footnote>
  <w:footnote w:type="continuationSeparator" w:id="0">
    <w:p w14:paraId="69D601A6" w14:textId="77777777" w:rsidR="003D59D9" w:rsidRDefault="003D59D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AD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2F2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5CF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9D9"/>
    <w:rsid w:val="000666E0"/>
    <w:rsid w:val="002510B7"/>
    <w:rsid w:val="003D59D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69F3F"/>
  <w15:chartTrackingRefBased/>
  <w15:docId w15:val="{DEBD1FF1-9A89-4075-918C-04904A502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2021-08-30T10:40:00Z</dcterms:created>
  <dcterms:modified xsi:type="dcterms:W3CDTF">2021-08-30T10:41:00Z</dcterms:modified>
</cp:coreProperties>
</file>